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C53E3D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890543">
              <w:rPr>
                <w:b/>
                <w:bCs/>
                <w:sz w:val="23"/>
                <w:szCs w:val="23"/>
              </w:rPr>
              <w:br/>
            </w:r>
            <w:r w:rsidR="00890543">
              <w:rPr>
                <w:b/>
                <w:bCs/>
                <w:sz w:val="23"/>
                <w:szCs w:val="23"/>
              </w:rPr>
              <w:tab/>
            </w:r>
            <w:r w:rsidR="00890543">
              <w:rPr>
                <w:b/>
                <w:bCs/>
                <w:sz w:val="23"/>
                <w:szCs w:val="23"/>
              </w:rPr>
              <w:tab/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="00C53E3D">
              <w:rPr>
                <w:b/>
                <w:bCs/>
                <w:sz w:val="23"/>
                <w:szCs w:val="23"/>
              </w:rPr>
              <w:tab/>
            </w:r>
            <w:r w:rsidR="00C53E3D">
              <w:rPr>
                <w:b/>
                <w:bCs/>
                <w:sz w:val="23"/>
                <w:szCs w:val="23"/>
              </w:rPr>
              <w:tab/>
            </w:r>
            <w:r w:rsidR="00C53E3D" w:rsidRPr="00C53E3D">
              <w:rPr>
                <w:b/>
                <w:bCs/>
                <w:sz w:val="23"/>
                <w:szCs w:val="23"/>
              </w:rPr>
              <w:t>11. Medizinische Dokumentarinnen</w:t>
            </w:r>
            <w:r w:rsidR="00C53E3D">
              <w:rPr>
                <w:b/>
                <w:bCs/>
                <w:sz w:val="23"/>
                <w:szCs w:val="23"/>
              </w:rPr>
              <w:t>/</w:t>
            </w:r>
            <w:r w:rsidR="00C53E3D" w:rsidRPr="00C53E3D">
              <w:rPr>
                <w:b/>
                <w:bCs/>
                <w:sz w:val="23"/>
                <w:szCs w:val="23"/>
              </w:rPr>
              <w:t>Dokumentare</w:t>
            </w:r>
            <w:r w:rsidR="00C53E3D">
              <w:rPr>
                <w:b/>
                <w:bCs/>
                <w:sz w:val="23"/>
                <w:szCs w:val="23"/>
              </w:rPr>
              <w:t>“</w:t>
            </w:r>
          </w:p>
        </w:tc>
      </w:tr>
      <w:tr w:rsidR="002E307D" w:rsidRPr="0001508F" w:rsidTr="00193DE4">
        <w:tc>
          <w:tcPr>
            <w:tcW w:w="9747" w:type="dxa"/>
            <w:gridSpan w:val="4"/>
          </w:tcPr>
          <w:p w:rsidR="002E307D" w:rsidRDefault="002E307D" w:rsidP="00193DE4">
            <w:pPr>
              <w:spacing w:before="120" w:after="120"/>
            </w:pPr>
          </w:p>
          <w:p w:rsidR="002E307D" w:rsidRDefault="002E307D" w:rsidP="00193DE4">
            <w:pPr>
              <w:spacing w:before="120" w:after="120"/>
            </w:pPr>
            <w:r w:rsidRPr="00C53E3D">
              <w:t xml:space="preserve">Es finden die allgemeinen Tätigkeitsmerkmale des Teils A Abschnitt I Ziffer 3 </w:t>
            </w:r>
          </w:p>
          <w:p w:rsidR="002E307D" w:rsidRPr="00B85B12" w:rsidRDefault="002E307D" w:rsidP="00193DE4">
            <w:pPr>
              <w:spacing w:before="120" w:after="120"/>
              <w:rPr>
                <w:b/>
              </w:rPr>
            </w:pPr>
            <w:r w:rsidRPr="00B85B12">
              <w:rPr>
                <w:b/>
              </w:rPr>
              <w:t>„Verwaltungs</w:t>
            </w:r>
            <w:r>
              <w:rPr>
                <w:b/>
              </w:rPr>
              <w:t>dienst</w:t>
            </w:r>
            <w:r w:rsidRPr="00B85B12">
              <w:rPr>
                <w:b/>
              </w:rPr>
              <w:t xml:space="preserve">“ </w:t>
            </w:r>
            <w:r w:rsidRPr="00C53E3D">
              <w:t>Anwendung.</w:t>
            </w:r>
          </w:p>
          <w:p w:rsidR="002E307D" w:rsidRPr="00B85B12" w:rsidRDefault="002E307D" w:rsidP="002E307D">
            <w:pPr>
              <w:spacing w:before="120" w:after="120"/>
            </w:pPr>
            <w:r w:rsidRPr="00B85B12">
              <w:t>3-jährige Ausbildung an B</w:t>
            </w:r>
            <w:r>
              <w:t>e</w:t>
            </w:r>
            <w:r w:rsidRPr="00B85B12">
              <w:t>rufsfachschule</w:t>
            </w:r>
            <w:r>
              <w:t>n</w:t>
            </w:r>
            <w:r w:rsidRPr="00B85B12">
              <w:t xml:space="preserve">, </w:t>
            </w:r>
            <w:r>
              <w:br/>
            </w:r>
            <w:r w:rsidRPr="00B85B12">
              <w:t>derzeit nur Hessen  + Mecklenburg-Vorpommern</w:t>
            </w:r>
            <w:r>
              <w:t xml:space="preserve"> </w:t>
            </w:r>
            <w:r>
              <w:t>(</w:t>
            </w:r>
            <w:r w:rsidRPr="00B85B12">
              <w:t>seit  2010</w:t>
            </w:r>
            <w:r>
              <w:t>)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9331ED" w:rsidP="00CE56A9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2E307D" w:rsidRPr="00571A45" w:rsidTr="00193DE4">
        <w:tc>
          <w:tcPr>
            <w:tcW w:w="4786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701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701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559" w:type="dxa"/>
          </w:tcPr>
          <w:p w:rsidR="002E307D" w:rsidRPr="003A19E9" w:rsidRDefault="002E307D" w:rsidP="00193DE4">
            <w:pPr>
              <w:spacing w:before="120" w:after="120"/>
              <w:rPr>
                <w:b/>
              </w:rPr>
            </w:pPr>
            <w:bookmarkStart w:id="0" w:name="_GoBack"/>
            <w:bookmarkEnd w:id="0"/>
          </w:p>
        </w:tc>
      </w:tr>
      <w:tr w:rsidR="002E307D" w:rsidRPr="00571A45" w:rsidTr="00193DE4">
        <w:tc>
          <w:tcPr>
            <w:tcW w:w="4786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701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701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559" w:type="dxa"/>
          </w:tcPr>
          <w:p w:rsidR="002E307D" w:rsidRPr="003A19E9" w:rsidRDefault="002E307D" w:rsidP="00193DE4">
            <w:pPr>
              <w:spacing w:before="120" w:after="120"/>
              <w:rPr>
                <w:b/>
              </w:rPr>
            </w:pPr>
          </w:p>
        </w:tc>
      </w:tr>
      <w:tr w:rsidR="002E307D" w:rsidRPr="00571A45" w:rsidTr="00193DE4">
        <w:tc>
          <w:tcPr>
            <w:tcW w:w="4786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701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701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559" w:type="dxa"/>
          </w:tcPr>
          <w:p w:rsidR="002E307D" w:rsidRPr="00571A45" w:rsidRDefault="002E307D" w:rsidP="00193DE4">
            <w:pPr>
              <w:spacing w:before="120" w:after="120"/>
            </w:pPr>
          </w:p>
        </w:tc>
      </w:tr>
      <w:tr w:rsidR="002E307D" w:rsidRPr="00571A45" w:rsidTr="00193DE4">
        <w:tc>
          <w:tcPr>
            <w:tcW w:w="4786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701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701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559" w:type="dxa"/>
          </w:tcPr>
          <w:p w:rsidR="002E307D" w:rsidRPr="00571A45" w:rsidRDefault="002E307D" w:rsidP="00193DE4">
            <w:pPr>
              <w:spacing w:before="120" w:after="120"/>
            </w:pPr>
          </w:p>
        </w:tc>
      </w:tr>
      <w:tr w:rsidR="002E307D" w:rsidRPr="00571A45" w:rsidTr="00193DE4">
        <w:tc>
          <w:tcPr>
            <w:tcW w:w="4786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701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701" w:type="dxa"/>
          </w:tcPr>
          <w:p w:rsidR="002E307D" w:rsidRPr="00571A45" w:rsidRDefault="002E307D" w:rsidP="00193DE4">
            <w:pPr>
              <w:spacing w:before="120" w:after="120"/>
            </w:pPr>
          </w:p>
        </w:tc>
        <w:tc>
          <w:tcPr>
            <w:tcW w:w="1559" w:type="dxa"/>
          </w:tcPr>
          <w:p w:rsidR="002E307D" w:rsidRPr="00571A45" w:rsidRDefault="002E307D" w:rsidP="00193DE4">
            <w:pPr>
              <w:spacing w:before="120" w:after="120"/>
            </w:pPr>
          </w:p>
        </w:tc>
      </w:tr>
    </w:tbl>
    <w:p w:rsidR="00713BD4" w:rsidRDefault="00713BD4" w:rsidP="00C57D48"/>
    <w:sectPr w:rsidR="00713BD4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151D2"/>
    <w:rsid w:val="00053D9E"/>
    <w:rsid w:val="00074B82"/>
    <w:rsid w:val="000B4891"/>
    <w:rsid w:val="000E4558"/>
    <w:rsid w:val="00136548"/>
    <w:rsid w:val="00196533"/>
    <w:rsid w:val="00256218"/>
    <w:rsid w:val="0026141A"/>
    <w:rsid w:val="002E307D"/>
    <w:rsid w:val="003170D8"/>
    <w:rsid w:val="003462F7"/>
    <w:rsid w:val="00374EB5"/>
    <w:rsid w:val="00392DED"/>
    <w:rsid w:val="003E4B8B"/>
    <w:rsid w:val="004175F2"/>
    <w:rsid w:val="004453B5"/>
    <w:rsid w:val="004D0A3D"/>
    <w:rsid w:val="004F73E6"/>
    <w:rsid w:val="00540807"/>
    <w:rsid w:val="005616E9"/>
    <w:rsid w:val="005D197E"/>
    <w:rsid w:val="005E2151"/>
    <w:rsid w:val="00665954"/>
    <w:rsid w:val="00670D0B"/>
    <w:rsid w:val="0068533C"/>
    <w:rsid w:val="006F7C75"/>
    <w:rsid w:val="00701B5A"/>
    <w:rsid w:val="00713BD4"/>
    <w:rsid w:val="0071573D"/>
    <w:rsid w:val="00735B2A"/>
    <w:rsid w:val="007679C5"/>
    <w:rsid w:val="0078025D"/>
    <w:rsid w:val="00782911"/>
    <w:rsid w:val="007B23EB"/>
    <w:rsid w:val="007B573D"/>
    <w:rsid w:val="007B78B1"/>
    <w:rsid w:val="00812D1B"/>
    <w:rsid w:val="0081598C"/>
    <w:rsid w:val="008330F7"/>
    <w:rsid w:val="008477F8"/>
    <w:rsid w:val="00890543"/>
    <w:rsid w:val="009331ED"/>
    <w:rsid w:val="009A7EC0"/>
    <w:rsid w:val="009B790A"/>
    <w:rsid w:val="009E3499"/>
    <w:rsid w:val="00A17C57"/>
    <w:rsid w:val="00A30E0C"/>
    <w:rsid w:val="00A35D39"/>
    <w:rsid w:val="00A4425D"/>
    <w:rsid w:val="00A608DF"/>
    <w:rsid w:val="00AE00BF"/>
    <w:rsid w:val="00B65B9B"/>
    <w:rsid w:val="00B85B12"/>
    <w:rsid w:val="00BE1E9C"/>
    <w:rsid w:val="00C27548"/>
    <w:rsid w:val="00C2788B"/>
    <w:rsid w:val="00C53E3D"/>
    <w:rsid w:val="00C57D48"/>
    <w:rsid w:val="00C62AE4"/>
    <w:rsid w:val="00C8718F"/>
    <w:rsid w:val="00CD48A0"/>
    <w:rsid w:val="00CE31B9"/>
    <w:rsid w:val="00CE56A9"/>
    <w:rsid w:val="00D028C4"/>
    <w:rsid w:val="00DA46EA"/>
    <w:rsid w:val="00DB5C2A"/>
    <w:rsid w:val="00DC170B"/>
    <w:rsid w:val="00DD5717"/>
    <w:rsid w:val="00E00484"/>
    <w:rsid w:val="00E23E83"/>
    <w:rsid w:val="00E240DD"/>
    <w:rsid w:val="00E41A97"/>
    <w:rsid w:val="00E86B56"/>
    <w:rsid w:val="00E9543F"/>
    <w:rsid w:val="00E96772"/>
    <w:rsid w:val="00EB2923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A66B1-D972-48E3-A52B-7C8DCC448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32D2252F.dotm</Template>
  <TotalTime>0</TotalTime>
  <Pages>1</Pages>
  <Words>52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2016-10-18T16:33:00Z</dcterms:created>
  <dcterms:modified xsi:type="dcterms:W3CDTF">2016-10-18T16:33:00Z</dcterms:modified>
</cp:coreProperties>
</file>